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852" w:tblpY="2238"/>
        <w:tblOverlap w:val="never"/>
        <w:tblW w:w="83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2560"/>
        <w:gridCol w:w="1935"/>
        <w:gridCol w:w="2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545" w:type="dxa"/>
          </w:tcPr>
          <w:p>
            <w:pPr>
              <w:jc w:val="center"/>
              <w:rPr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-607060</wp:posOffset>
                      </wp:positionV>
                      <wp:extent cx="5057775" cy="485775"/>
                      <wp:effectExtent l="0" t="0" r="9525" b="9525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5777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>湖北师范大学文理学院实习检查报告表</w:t>
                                  </w:r>
                                </w:p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8.6pt;margin-top:-47.8pt;height:38.25pt;width:398.25pt;z-index:251659264;mso-width-relative:page;mso-height-relative:page;" fillcolor="#FFFFFF" filled="t" stroked="f" coordsize="21600,21600" o:gfxdata="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a6gHS1QAAAAoBAAAP&#10;AAAAAAAAAAEAIAAAACIAAABkcnMvZG93bnJldi54bWxQSwECFAAUAAAACACHTuJAt2EQPVQCAACd&#10;BAAADgAAAAAAAAABACAAAAAkAQAAZHJzL2Uyb0RvYy54bWxQSwUGAAAAAAYABgBZAQAA6gU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湖北师范大学文理学院实习检查报告表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szCs w:val="21"/>
              </w:rPr>
              <w:t>时    间</w:t>
            </w:r>
          </w:p>
        </w:tc>
        <w:tc>
          <w:tcPr>
            <w:tcW w:w="256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3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实习基地</w:t>
            </w:r>
          </w:p>
        </w:tc>
        <w:tc>
          <w:tcPr>
            <w:tcW w:w="2272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545" w:type="dxa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指导老师</w:t>
            </w:r>
          </w:p>
        </w:tc>
        <w:tc>
          <w:tcPr>
            <w:tcW w:w="256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3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是否签订实习协议</w:t>
            </w:r>
          </w:p>
        </w:tc>
        <w:tc>
          <w:tcPr>
            <w:tcW w:w="2272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54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检查人员</w:t>
            </w:r>
          </w:p>
        </w:tc>
        <w:tc>
          <w:tcPr>
            <w:tcW w:w="6767" w:type="dxa"/>
            <w:gridSpan w:val="3"/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154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检查情况（路线</w:t>
            </w:r>
            <w:r>
              <w:rPr>
                <w:rFonts w:hint="eastAsia"/>
                <w:szCs w:val="21"/>
                <w:lang w:eastAsia="zh-CN"/>
              </w:rPr>
              <w:t>、车辆、</w:t>
            </w:r>
            <w:r>
              <w:rPr>
                <w:rFonts w:hint="eastAsia"/>
                <w:szCs w:val="21"/>
              </w:rPr>
              <w:t>日程安排）</w:t>
            </w:r>
          </w:p>
        </w:tc>
        <w:tc>
          <w:tcPr>
            <w:tcW w:w="6767" w:type="dxa"/>
            <w:gridSpan w:val="3"/>
          </w:tcPr>
          <w:p>
            <w:pPr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1" w:hRule="atLeast"/>
        </w:trPr>
        <w:tc>
          <w:tcPr>
            <w:tcW w:w="8312" w:type="dxa"/>
            <w:gridSpan w:val="4"/>
          </w:tcPr>
          <w:p>
            <w:pPr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</w:rPr>
              <w:t>检查实习图片（每个基地</w:t>
            </w:r>
            <w:r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val="en-US" w:eastAsia="zh-CN"/>
              </w:rPr>
              <w:t>2-</w:t>
            </w:r>
            <w:r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</w:rPr>
              <w:t>-</w:t>
            </w:r>
            <w:r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</w:rPr>
              <w:t>张）</w:t>
            </w:r>
          </w:p>
          <w:p>
            <w:pPr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>
            <w:pPr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>
            <w:pPr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7" w:hRule="atLeast"/>
        </w:trPr>
        <w:tc>
          <w:tcPr>
            <w:tcW w:w="8312" w:type="dxa"/>
            <w:gridSpan w:val="4"/>
          </w:tcPr>
          <w:p>
            <w:pPr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eastAsia="zh-CN"/>
              </w:rPr>
              <w:t>检查报告</w:t>
            </w:r>
          </w:p>
          <w:p>
            <w:pPr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eastAsia="zh-CN"/>
              </w:rPr>
            </w:pPr>
            <w:bookmarkStart w:id="0" w:name="_GoBack"/>
            <w:bookmarkEnd w:id="0"/>
          </w:p>
          <w:p>
            <w:pPr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YTQ2ZWRjNGViZWUxZGI2M2ViMDEzZmRkZjcyMGQifQ=="/>
  </w:docVars>
  <w:rsids>
    <w:rsidRoot w:val="272E4C3D"/>
    <w:rsid w:val="001162FB"/>
    <w:rsid w:val="0035302B"/>
    <w:rsid w:val="00363E6C"/>
    <w:rsid w:val="003E22AE"/>
    <w:rsid w:val="0047326B"/>
    <w:rsid w:val="005B2B3F"/>
    <w:rsid w:val="006935E5"/>
    <w:rsid w:val="007B17C1"/>
    <w:rsid w:val="00820B06"/>
    <w:rsid w:val="00905E65"/>
    <w:rsid w:val="00E61CBD"/>
    <w:rsid w:val="00FE4B62"/>
    <w:rsid w:val="02A403C4"/>
    <w:rsid w:val="078F1A97"/>
    <w:rsid w:val="08616737"/>
    <w:rsid w:val="15DC250B"/>
    <w:rsid w:val="20C96A45"/>
    <w:rsid w:val="20FA41BE"/>
    <w:rsid w:val="232E1863"/>
    <w:rsid w:val="258D6C2F"/>
    <w:rsid w:val="272E4C3D"/>
    <w:rsid w:val="350D2BF2"/>
    <w:rsid w:val="3758569B"/>
    <w:rsid w:val="42BA0B99"/>
    <w:rsid w:val="43B26D16"/>
    <w:rsid w:val="4D393F9B"/>
    <w:rsid w:val="6D535020"/>
    <w:rsid w:val="6EFB5DC2"/>
    <w:rsid w:val="79DB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1</Pages>
  <Words>15</Words>
  <Characters>89</Characters>
  <Lines>1</Lines>
  <Paragraphs>1</Paragraphs>
  <TotalTime>7</TotalTime>
  <ScaleCrop>false</ScaleCrop>
  <LinksUpToDate>false</LinksUpToDate>
  <CharactersWithSpaces>103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2020-10-12T08:19:00Z</dcterms:created>
  <dc:creator>Administrator</dc:creator>
  <cp:lastModifiedBy>Administrator</cp:lastModifiedBy>
  <dcterms:modified xsi:type="dcterms:W3CDTF">2023-10-11T01:10:50Z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207AF27B3B6F460A8BE51FE884CEA414_12</vt:lpwstr>
  </property>
</Properties>
</file>