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湖北师范大学文理学院优秀实习生推荐表</w:t>
      </w:r>
    </w:p>
    <w:tbl>
      <w:tblPr>
        <w:tblStyle w:val="3"/>
        <w:tblW w:w="85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4"/>
        <w:gridCol w:w="2144"/>
        <w:gridCol w:w="2145"/>
        <w:gridCol w:w="2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144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姓  名</w:t>
            </w:r>
          </w:p>
        </w:tc>
        <w:tc>
          <w:tcPr>
            <w:tcW w:w="2144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学  号</w:t>
            </w:r>
          </w:p>
        </w:tc>
        <w:tc>
          <w:tcPr>
            <w:tcW w:w="2145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144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专  业</w:t>
            </w:r>
          </w:p>
        </w:tc>
        <w:tc>
          <w:tcPr>
            <w:tcW w:w="2144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班  级</w:t>
            </w:r>
          </w:p>
        </w:tc>
        <w:tc>
          <w:tcPr>
            <w:tcW w:w="2145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78" w:type="dxa"/>
            <w:gridSpan w:val="4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78" w:type="dxa"/>
            <w:gridSpan w:val="4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个人实习工作总结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6" w:hRule="atLeast"/>
        </w:trPr>
        <w:tc>
          <w:tcPr>
            <w:tcW w:w="8578" w:type="dxa"/>
            <w:gridSpan w:val="4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实习单位推荐意见</w:t>
            </w: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4" w:hRule="atLeast"/>
        </w:trPr>
        <w:tc>
          <w:tcPr>
            <w:tcW w:w="8578" w:type="dxa"/>
            <w:gridSpan w:val="4"/>
          </w:tcPr>
          <w:p>
            <w:pPr>
              <w:jc w:val="both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 xml:space="preserve">                     </w:t>
            </w:r>
          </w:p>
          <w:p>
            <w:pPr>
              <w:jc w:val="both"/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ind w:firstLine="3092" w:firstLineChars="1100"/>
              <w:jc w:val="both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实习单位（盖章）</w:t>
            </w: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 xml:space="preserve">        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年    月     日</w:t>
            </w:r>
          </w:p>
        </w:tc>
      </w:tr>
    </w:tbl>
    <w:p>
      <w:pPr>
        <w:jc w:val="both"/>
        <w:rPr>
          <w:rFonts w:ascii="宋体" w:hAnsi="宋体" w:cs="宋体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YTQ2ZWRjNGViZWUxZGI2M2ViMDEzZmRkZjcyMGQifQ=="/>
  </w:docVars>
  <w:rsids>
    <w:rsidRoot w:val="272E4C3D"/>
    <w:rsid w:val="00153095"/>
    <w:rsid w:val="00370B84"/>
    <w:rsid w:val="00417ABB"/>
    <w:rsid w:val="004F26F2"/>
    <w:rsid w:val="00644E99"/>
    <w:rsid w:val="00977C8C"/>
    <w:rsid w:val="00B9167E"/>
    <w:rsid w:val="02A403C4"/>
    <w:rsid w:val="078F1A97"/>
    <w:rsid w:val="08616737"/>
    <w:rsid w:val="15DC250B"/>
    <w:rsid w:val="20FA41BE"/>
    <w:rsid w:val="232E1863"/>
    <w:rsid w:val="258D6C2F"/>
    <w:rsid w:val="272E4C3D"/>
    <w:rsid w:val="350D2BF2"/>
    <w:rsid w:val="3758569B"/>
    <w:rsid w:val="42BA0B99"/>
    <w:rsid w:val="43B26D16"/>
    <w:rsid w:val="4C967A75"/>
    <w:rsid w:val="4D393F9B"/>
    <w:rsid w:val="5A6B2A2F"/>
    <w:rsid w:val="6A9B38BA"/>
    <w:rsid w:val="6D535020"/>
    <w:rsid w:val="6EFB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 </Company>
  <Pages>1</Pages>
  <Words>23</Words>
  <Characters>135</Characters>
  <Lines>1</Lines>
  <Paragraphs>1</Paragraphs>
  <TotalTime>6</TotalTime>
  <ScaleCrop>false</ScaleCrop>
  <LinksUpToDate>false</LinksUpToDate>
  <CharactersWithSpaces>157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2020-10-12T08:18:00Z</dcterms:created>
  <dc:creator>Administrator</dc:creator>
  <cp:lastModifiedBy>Administrator</cp:lastModifiedBy>
  <dcterms:modified xsi:type="dcterms:W3CDTF">2023-10-11T01:04:44Z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E4D1A111914C4F8583D7805DA53770B8_12</vt:lpwstr>
  </property>
</Properties>
</file>